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DF" w:rsidRDefault="00633FDF" w:rsidP="009A646C">
      <w:pPr>
        <w:pStyle w:val="Title"/>
        <w:jc w:val="left"/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margin-left:237.2pt;margin-top:5.4pt;width:36.75pt;height:50.25pt;z-index:251658240;visibility:visible">
            <v:imagedata r:id="rId5" o:title=""/>
          </v:shape>
        </w:pict>
      </w:r>
    </w:p>
    <w:p w:rsidR="00633FDF" w:rsidRPr="00934E85" w:rsidRDefault="00633FDF" w:rsidP="009A646C">
      <w:pPr>
        <w:pStyle w:val="Title"/>
        <w:jc w:val="left"/>
      </w:pPr>
    </w:p>
    <w:p w:rsidR="00633FDF" w:rsidRPr="00934E85" w:rsidRDefault="00633FDF" w:rsidP="009A646C">
      <w:pPr>
        <w:pStyle w:val="Title"/>
        <w:jc w:val="left"/>
      </w:pPr>
    </w:p>
    <w:p w:rsidR="00633FDF" w:rsidRPr="00934E85" w:rsidRDefault="00633FDF" w:rsidP="009A646C">
      <w:pPr>
        <w:pStyle w:val="Title"/>
        <w:jc w:val="left"/>
        <w:rPr>
          <w:b w:val="0"/>
        </w:rPr>
      </w:pPr>
    </w:p>
    <w:p w:rsidR="00633FDF" w:rsidRPr="00934E85" w:rsidRDefault="00633FDF" w:rsidP="009A646C">
      <w:pPr>
        <w:pStyle w:val="Title"/>
        <w:rPr>
          <w:szCs w:val="28"/>
        </w:rPr>
      </w:pPr>
      <w:r w:rsidRPr="00934E85">
        <w:rPr>
          <w:szCs w:val="28"/>
        </w:rPr>
        <w:t>ЛУБЕНСЬКА МІСЬКА РАДА</w:t>
      </w:r>
    </w:p>
    <w:p w:rsidR="00633FDF" w:rsidRPr="00934E85" w:rsidRDefault="00633FDF" w:rsidP="009A646C">
      <w:pPr>
        <w:pStyle w:val="Title"/>
        <w:rPr>
          <w:szCs w:val="28"/>
        </w:rPr>
      </w:pPr>
      <w:r w:rsidRPr="00934E85">
        <w:rPr>
          <w:szCs w:val="28"/>
        </w:rPr>
        <w:t>ПОЛТАВСЬКОЇ ОБЛАСТІ</w:t>
      </w:r>
    </w:p>
    <w:p w:rsidR="00633FDF" w:rsidRPr="00934E85" w:rsidRDefault="00633FDF" w:rsidP="009A646C">
      <w:pPr>
        <w:pStyle w:val="Title"/>
        <w:rPr>
          <w:sz w:val="12"/>
          <w:szCs w:val="12"/>
        </w:rPr>
      </w:pPr>
    </w:p>
    <w:p w:rsidR="00633FDF" w:rsidRPr="00934E85" w:rsidRDefault="00633FDF" w:rsidP="009A646C">
      <w:pPr>
        <w:pStyle w:val="Heading1"/>
        <w:spacing w:before="0"/>
        <w:ind w:left="0"/>
        <w:jc w:val="center"/>
        <w:rPr>
          <w:b/>
          <w:szCs w:val="20"/>
          <w:lang w:val="ru-RU"/>
        </w:rPr>
      </w:pPr>
      <w:r w:rsidRPr="00934E85">
        <w:rPr>
          <w:b/>
          <w:lang w:val="ru-RU"/>
        </w:rPr>
        <w:t xml:space="preserve">(двадцять </w:t>
      </w:r>
      <w:r>
        <w:rPr>
          <w:b/>
          <w:lang w:val="ru-RU"/>
        </w:rPr>
        <w:t>п</w:t>
      </w:r>
      <w:r w:rsidRPr="009A646C">
        <w:rPr>
          <w:b/>
          <w:lang w:val="ru-RU"/>
        </w:rPr>
        <w:t>’</w:t>
      </w:r>
      <w:r>
        <w:rPr>
          <w:b/>
          <w:lang w:val="ru-RU"/>
        </w:rPr>
        <w:t>ята</w:t>
      </w:r>
      <w:r w:rsidRPr="00934E85">
        <w:rPr>
          <w:b/>
          <w:lang w:val="ru-RU"/>
        </w:rPr>
        <w:t xml:space="preserve"> </w:t>
      </w:r>
      <w:r w:rsidRPr="00934E85">
        <w:rPr>
          <w:b/>
        </w:rPr>
        <w:t>сесія сьомого</w:t>
      </w:r>
      <w:r w:rsidRPr="00934E85">
        <w:rPr>
          <w:b/>
          <w:lang w:val="ru-RU"/>
        </w:rPr>
        <w:t xml:space="preserve"> скликання )</w:t>
      </w:r>
    </w:p>
    <w:p w:rsidR="00633FDF" w:rsidRPr="00934E85" w:rsidRDefault="00633FDF" w:rsidP="009A64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3FDF" w:rsidRPr="00934E85" w:rsidRDefault="00633FDF" w:rsidP="009A6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633FDF" w:rsidRPr="00934E85" w:rsidRDefault="00633FDF" w:rsidP="009A6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3FDF" w:rsidRPr="00934E85" w:rsidRDefault="00633FDF" w:rsidP="009A64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16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 2017 року</w:t>
      </w:r>
    </w:p>
    <w:p w:rsidR="00633FDF" w:rsidRPr="00934E85" w:rsidRDefault="00633FDF" w:rsidP="009A646C">
      <w:pPr>
        <w:pStyle w:val="Heading2"/>
        <w:tabs>
          <w:tab w:val="left" w:pos="585"/>
        </w:tabs>
        <w:rPr>
          <w:szCs w:val="28"/>
        </w:rPr>
      </w:pPr>
    </w:p>
    <w:p w:rsidR="00633FDF" w:rsidRPr="00934E85" w:rsidRDefault="00633FDF" w:rsidP="009A646C">
      <w:pPr>
        <w:pStyle w:val="Heading2"/>
        <w:tabs>
          <w:tab w:val="left" w:pos="585"/>
        </w:tabs>
        <w:jc w:val="left"/>
        <w:rPr>
          <w:szCs w:val="28"/>
        </w:rPr>
      </w:pPr>
      <w:r w:rsidRPr="00934E85">
        <w:rPr>
          <w:szCs w:val="28"/>
        </w:rPr>
        <w:t xml:space="preserve">Про затвердження програми </w:t>
      </w:r>
    </w:p>
    <w:p w:rsidR="00633FDF" w:rsidRPr="00934E85" w:rsidRDefault="00633FDF" w:rsidP="009A64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утримання та ремонту доріг </w:t>
      </w:r>
    </w:p>
    <w:p w:rsidR="00633FDF" w:rsidRPr="00934E85" w:rsidRDefault="00633FDF" w:rsidP="009A64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 м. Лубни на 2018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633FDF" w:rsidRPr="00934E85" w:rsidRDefault="00633FDF" w:rsidP="009A646C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633FDF" w:rsidRPr="00934E85" w:rsidRDefault="00633FDF" w:rsidP="009A64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Розглянувши програму утримання та ремонту доріг у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Лубни на 2018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рік, подану комунальним підприємством «Шляхрембуд»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Лубенської міської ради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до Бюджетного кодексу України, </w:t>
      </w:r>
      <w:r w:rsidRPr="00934E8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</w:p>
    <w:p w:rsidR="00633FDF" w:rsidRPr="00934E85" w:rsidRDefault="00633FDF" w:rsidP="009A646C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633FDF" w:rsidRPr="00934E85" w:rsidRDefault="00633FDF" w:rsidP="009A64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633FDF" w:rsidRPr="00934E85" w:rsidRDefault="00633FDF" w:rsidP="009A646C">
      <w:pPr>
        <w:tabs>
          <w:tab w:val="left" w:pos="9923"/>
        </w:tabs>
        <w:spacing w:after="0" w:line="240" w:lineRule="auto"/>
        <w:ind w:right="-1" w:firstLine="72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3FDF" w:rsidRPr="00934E85" w:rsidRDefault="00633FDF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1.    Затвердити програму утримання та </w:t>
      </w:r>
      <w:r>
        <w:rPr>
          <w:rFonts w:ascii="Times New Roman" w:hAnsi="Times New Roman" w:cs="Times New Roman"/>
          <w:sz w:val="28"/>
          <w:szCs w:val="28"/>
          <w:lang w:val="uk-UA"/>
        </w:rPr>
        <w:t>ремонту доріг у м. Лубни на 2018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рік (додається).</w:t>
      </w:r>
    </w:p>
    <w:p w:rsidR="00633FDF" w:rsidRPr="00934E85" w:rsidRDefault="00633FDF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2.   Фінансовому управлінню виконавчого комітету міської ради (начальник Романенко Т.О.)  передбачити кошти для реалізації програми.</w:t>
      </w:r>
    </w:p>
    <w:p w:rsidR="00633FDF" w:rsidRPr="00934E85" w:rsidRDefault="00633FDF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3.   Визначити комунальне підприємство «Шляхрембуд» </w:t>
      </w:r>
      <w:r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одержувачем коштів місцевого бюджету шляхом надання субсидій по програмі утримання та </w:t>
      </w:r>
      <w:r>
        <w:rPr>
          <w:rFonts w:ascii="Times New Roman" w:hAnsi="Times New Roman" w:cs="Times New Roman"/>
          <w:sz w:val="28"/>
          <w:szCs w:val="28"/>
          <w:lang w:val="uk-UA"/>
        </w:rPr>
        <w:t>ремонту доріг у м. Лубни на 2018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bCs/>
          <w:sz w:val="28"/>
          <w:lang w:val="uk-UA"/>
        </w:rPr>
        <w:t xml:space="preserve"> з 01.01.2018</w:t>
      </w:r>
      <w:r w:rsidRPr="00934E85">
        <w:rPr>
          <w:rFonts w:ascii="Times New Roman" w:hAnsi="Times New Roman" w:cs="Times New Roman"/>
          <w:bCs/>
          <w:sz w:val="28"/>
          <w:lang w:val="uk-UA"/>
        </w:rPr>
        <w:t xml:space="preserve"> року.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33FDF" w:rsidRPr="00934E85" w:rsidRDefault="00633FDF" w:rsidP="009A646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4.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633FDF" w:rsidRPr="00934E85" w:rsidRDefault="00633FDF" w:rsidP="009A646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934E85">
        <w:rPr>
          <w:rFonts w:ascii="Times New Roman" w:hAnsi="Times New Roman" w:cs="Times New Roman"/>
          <w:szCs w:val="28"/>
          <w:lang w:val="uk-UA"/>
        </w:rPr>
        <w:t xml:space="preserve"> 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заступника міського голови Діденка О.Г. та постійну  депутатську комісію з питань житлово-комунального господарства, комунальної власності та екології</w:t>
      </w:r>
      <w:r w:rsidRPr="00934E85">
        <w:rPr>
          <w:rFonts w:ascii="Times New Roman" w:hAnsi="Times New Roman" w:cs="Times New Roman"/>
          <w:sz w:val="28"/>
          <w:szCs w:val="28"/>
        </w:rPr>
        <w:t>.</w:t>
      </w:r>
    </w:p>
    <w:p w:rsidR="00633FDF" w:rsidRPr="00934E85" w:rsidRDefault="00633FDF" w:rsidP="009A646C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633FDF" w:rsidRPr="00934E85" w:rsidRDefault="00633FDF" w:rsidP="009A646C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633FDF" w:rsidRPr="00934E85" w:rsidRDefault="00633FDF" w:rsidP="009A646C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3FDF" w:rsidRPr="00934E85" w:rsidRDefault="00633FDF" w:rsidP="009A646C">
      <w:pPr>
        <w:pStyle w:val="Heading2"/>
        <w:tabs>
          <w:tab w:val="left" w:pos="10065"/>
        </w:tabs>
        <w:ind w:right="-1"/>
        <w:rPr>
          <w:b w:val="0"/>
          <w:bCs w:val="0"/>
          <w:sz w:val="32"/>
        </w:rPr>
      </w:pPr>
      <w:r>
        <w:rPr>
          <w:szCs w:val="24"/>
          <w:lang w:val="ru-RU"/>
        </w:rPr>
        <w:t xml:space="preserve">    </w:t>
      </w:r>
      <w:r w:rsidRPr="00934E85">
        <w:rPr>
          <w:szCs w:val="24"/>
          <w:lang w:val="ru-RU"/>
        </w:rPr>
        <w:t>Міський голова                                                                        О.П. Грицаєнко</w:t>
      </w:r>
    </w:p>
    <w:p w:rsidR="00633FDF" w:rsidRPr="00934E85" w:rsidRDefault="00633FDF" w:rsidP="009A646C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lang w:val="uk-UA"/>
        </w:rPr>
      </w:pPr>
    </w:p>
    <w:p w:rsidR="00633FDF" w:rsidRPr="00170730" w:rsidRDefault="00633FDF" w:rsidP="00170730">
      <w:pPr>
        <w:tabs>
          <w:tab w:val="left" w:pos="10065"/>
        </w:tabs>
        <w:spacing w:after="0" w:line="240" w:lineRule="auto"/>
        <w:ind w:left="426" w:right="-1" w:firstLine="142"/>
        <w:rPr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bookmarkStart w:id="0" w:name="_GoBack"/>
      <w:bookmarkEnd w:id="0"/>
    </w:p>
    <w:sectPr w:rsidR="00633FDF" w:rsidRPr="00170730" w:rsidSect="00524730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F64BC"/>
    <w:multiLevelType w:val="hybridMultilevel"/>
    <w:tmpl w:val="4AB46B58"/>
    <w:lvl w:ilvl="0" w:tplc="88A6AB9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277731"/>
    <w:multiLevelType w:val="hybridMultilevel"/>
    <w:tmpl w:val="28CC612A"/>
    <w:lvl w:ilvl="0" w:tplc="A128F94A">
      <w:start w:val="3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77734A65"/>
    <w:multiLevelType w:val="hybridMultilevel"/>
    <w:tmpl w:val="53241118"/>
    <w:lvl w:ilvl="0" w:tplc="763A1B22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79A915A4"/>
    <w:multiLevelType w:val="hybridMultilevel"/>
    <w:tmpl w:val="A984C004"/>
    <w:lvl w:ilvl="0" w:tplc="EBF82BB8">
      <w:start w:val="3"/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170C"/>
    <w:rsid w:val="00014A21"/>
    <w:rsid w:val="00021124"/>
    <w:rsid w:val="00023F2E"/>
    <w:rsid w:val="00060825"/>
    <w:rsid w:val="00072199"/>
    <w:rsid w:val="00075848"/>
    <w:rsid w:val="000913D0"/>
    <w:rsid w:val="00093949"/>
    <w:rsid w:val="000B674B"/>
    <w:rsid w:val="000B73AB"/>
    <w:rsid w:val="00146C0C"/>
    <w:rsid w:val="0015387B"/>
    <w:rsid w:val="0015581D"/>
    <w:rsid w:val="00167FED"/>
    <w:rsid w:val="00170730"/>
    <w:rsid w:val="00194FC8"/>
    <w:rsid w:val="002157ED"/>
    <w:rsid w:val="0023393D"/>
    <w:rsid w:val="002424F8"/>
    <w:rsid w:val="00254F98"/>
    <w:rsid w:val="0027074C"/>
    <w:rsid w:val="002842D8"/>
    <w:rsid w:val="002A4E6F"/>
    <w:rsid w:val="002A7493"/>
    <w:rsid w:val="002D2825"/>
    <w:rsid w:val="002E2AA4"/>
    <w:rsid w:val="002E35B2"/>
    <w:rsid w:val="002E369C"/>
    <w:rsid w:val="002E6CCE"/>
    <w:rsid w:val="002F22C9"/>
    <w:rsid w:val="00300389"/>
    <w:rsid w:val="00303C7B"/>
    <w:rsid w:val="003052A5"/>
    <w:rsid w:val="00340FBD"/>
    <w:rsid w:val="00350CF8"/>
    <w:rsid w:val="00361839"/>
    <w:rsid w:val="0037792C"/>
    <w:rsid w:val="0038170C"/>
    <w:rsid w:val="003C6146"/>
    <w:rsid w:val="0040372E"/>
    <w:rsid w:val="00412B1D"/>
    <w:rsid w:val="00415398"/>
    <w:rsid w:val="004172A0"/>
    <w:rsid w:val="00456C36"/>
    <w:rsid w:val="0046207D"/>
    <w:rsid w:val="00470FB4"/>
    <w:rsid w:val="0048346C"/>
    <w:rsid w:val="00493844"/>
    <w:rsid w:val="004B1483"/>
    <w:rsid w:val="004C3F9F"/>
    <w:rsid w:val="004D389F"/>
    <w:rsid w:val="00524730"/>
    <w:rsid w:val="005B309E"/>
    <w:rsid w:val="005D7FE8"/>
    <w:rsid w:val="00601084"/>
    <w:rsid w:val="006079E3"/>
    <w:rsid w:val="00631FBC"/>
    <w:rsid w:val="00633FDF"/>
    <w:rsid w:val="006A1BB1"/>
    <w:rsid w:val="006A4723"/>
    <w:rsid w:val="006A47DD"/>
    <w:rsid w:val="006B18EE"/>
    <w:rsid w:val="006E4EFB"/>
    <w:rsid w:val="0073099F"/>
    <w:rsid w:val="00756D10"/>
    <w:rsid w:val="00757DB6"/>
    <w:rsid w:val="00791745"/>
    <w:rsid w:val="007A1AE5"/>
    <w:rsid w:val="007A6408"/>
    <w:rsid w:val="007D4043"/>
    <w:rsid w:val="0080196F"/>
    <w:rsid w:val="00803EF8"/>
    <w:rsid w:val="00826962"/>
    <w:rsid w:val="00854651"/>
    <w:rsid w:val="00891B85"/>
    <w:rsid w:val="008945DF"/>
    <w:rsid w:val="008A1944"/>
    <w:rsid w:val="008C342F"/>
    <w:rsid w:val="008D5444"/>
    <w:rsid w:val="008F5CA9"/>
    <w:rsid w:val="00922625"/>
    <w:rsid w:val="00934E85"/>
    <w:rsid w:val="00965FFC"/>
    <w:rsid w:val="00976124"/>
    <w:rsid w:val="009A18D3"/>
    <w:rsid w:val="009A62F9"/>
    <w:rsid w:val="009A646C"/>
    <w:rsid w:val="009B2A96"/>
    <w:rsid w:val="009C65AC"/>
    <w:rsid w:val="009D72D7"/>
    <w:rsid w:val="009F6EB1"/>
    <w:rsid w:val="00A03DAA"/>
    <w:rsid w:val="00A47B4A"/>
    <w:rsid w:val="00A71BD0"/>
    <w:rsid w:val="00AA44DC"/>
    <w:rsid w:val="00AE04B6"/>
    <w:rsid w:val="00AF2DB1"/>
    <w:rsid w:val="00B067F0"/>
    <w:rsid w:val="00B20EEA"/>
    <w:rsid w:val="00B40BE6"/>
    <w:rsid w:val="00B42177"/>
    <w:rsid w:val="00B62BFB"/>
    <w:rsid w:val="00B65B37"/>
    <w:rsid w:val="00B65E47"/>
    <w:rsid w:val="00B73921"/>
    <w:rsid w:val="00B81A0B"/>
    <w:rsid w:val="00BA23BC"/>
    <w:rsid w:val="00BA37EA"/>
    <w:rsid w:val="00BB026B"/>
    <w:rsid w:val="00BD6BA0"/>
    <w:rsid w:val="00C005BE"/>
    <w:rsid w:val="00C061EF"/>
    <w:rsid w:val="00C54975"/>
    <w:rsid w:val="00C931FF"/>
    <w:rsid w:val="00CA4AD5"/>
    <w:rsid w:val="00CA78D6"/>
    <w:rsid w:val="00CC53DD"/>
    <w:rsid w:val="00CD71CA"/>
    <w:rsid w:val="00CF3E09"/>
    <w:rsid w:val="00D116C5"/>
    <w:rsid w:val="00D5198F"/>
    <w:rsid w:val="00D619A3"/>
    <w:rsid w:val="00D74040"/>
    <w:rsid w:val="00D8568D"/>
    <w:rsid w:val="00D908E3"/>
    <w:rsid w:val="00DB4332"/>
    <w:rsid w:val="00DC6293"/>
    <w:rsid w:val="00DC7F66"/>
    <w:rsid w:val="00DD1D24"/>
    <w:rsid w:val="00DE5984"/>
    <w:rsid w:val="00DF04CA"/>
    <w:rsid w:val="00E43D24"/>
    <w:rsid w:val="00E62A98"/>
    <w:rsid w:val="00E70AA3"/>
    <w:rsid w:val="00E75A02"/>
    <w:rsid w:val="00E76524"/>
    <w:rsid w:val="00E82454"/>
    <w:rsid w:val="00EA5C3A"/>
    <w:rsid w:val="00F13EE5"/>
    <w:rsid w:val="00F2572B"/>
    <w:rsid w:val="00F2572F"/>
    <w:rsid w:val="00F25FBF"/>
    <w:rsid w:val="00F467EE"/>
    <w:rsid w:val="00F52DE5"/>
    <w:rsid w:val="00F6146E"/>
    <w:rsid w:val="00F67EEA"/>
    <w:rsid w:val="00F83315"/>
    <w:rsid w:val="00FA511E"/>
    <w:rsid w:val="00FC29DD"/>
    <w:rsid w:val="00FD5F32"/>
    <w:rsid w:val="00FE5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BA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A646C"/>
    <w:pPr>
      <w:keepNext/>
      <w:widowControl w:val="0"/>
      <w:autoSpaceDE w:val="0"/>
      <w:autoSpaceDN w:val="0"/>
      <w:adjustRightInd w:val="0"/>
      <w:spacing w:before="880" w:after="0" w:line="240" w:lineRule="auto"/>
      <w:ind w:left="1360"/>
      <w:outlineLvl w:val="0"/>
    </w:pPr>
    <w:rPr>
      <w:rFonts w:ascii="Times New Roman" w:hAnsi="Times New Roman" w:cs="Times New Roman"/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9A646C"/>
    <w:pPr>
      <w:keepNext/>
      <w:spacing w:after="0" w:line="240" w:lineRule="auto"/>
      <w:jc w:val="both"/>
      <w:outlineLvl w:val="1"/>
    </w:pPr>
    <w:rPr>
      <w:rFonts w:ascii="Times New Roman" w:hAnsi="Times New Roman" w:cs="Times New Roman"/>
      <w:b/>
      <w:bCs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646C"/>
    <w:rPr>
      <w:rFonts w:ascii="Times New Roman" w:hAnsi="Times New Roman" w:cs="Times New Roman"/>
      <w:sz w:val="28"/>
      <w:szCs w:val="28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A646C"/>
    <w:rPr>
      <w:rFonts w:ascii="Times New Roman" w:hAnsi="Times New Roman" w:cs="Times New Roman"/>
      <w:b/>
      <w:bCs/>
      <w:sz w:val="20"/>
      <w:szCs w:val="20"/>
      <w:lang w:val="uk-UA"/>
    </w:rPr>
  </w:style>
  <w:style w:type="paragraph" w:styleId="ListParagraph">
    <w:name w:val="List Paragraph"/>
    <w:basedOn w:val="Normal"/>
    <w:uiPriority w:val="99"/>
    <w:qFormat/>
    <w:rsid w:val="00965FFC"/>
    <w:pPr>
      <w:ind w:left="720"/>
    </w:pPr>
  </w:style>
  <w:style w:type="table" w:styleId="TableGrid">
    <w:name w:val="Table Grid"/>
    <w:basedOn w:val="TableNormal"/>
    <w:uiPriority w:val="99"/>
    <w:rsid w:val="00791745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A03DAA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locked/>
    <w:rsid w:val="009A646C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9A646C"/>
    <w:rPr>
      <w:rFonts w:ascii="Times New Roman" w:hAnsi="Times New Roman" w:cs="Times New Roman"/>
      <w:b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2</Pages>
  <Words>213</Words>
  <Characters>1217</Characters>
  <Application>Microsoft Office Outlook</Application>
  <DocSecurity>0</DocSecurity>
  <Lines>0</Lines>
  <Paragraphs>0</Paragraphs>
  <ScaleCrop>false</ScaleCrop>
  <Company>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Пользователь Windows</dc:creator>
  <cp:keywords/>
  <dc:description/>
  <cp:lastModifiedBy>RADA1</cp:lastModifiedBy>
  <cp:revision>9</cp:revision>
  <cp:lastPrinted>2017-11-02T12:49:00Z</cp:lastPrinted>
  <dcterms:created xsi:type="dcterms:W3CDTF">2017-11-01T09:51:00Z</dcterms:created>
  <dcterms:modified xsi:type="dcterms:W3CDTF">2017-11-08T14:11:00Z</dcterms:modified>
</cp:coreProperties>
</file>